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54190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54190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54190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54190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54190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54190E">
        <w:rPr>
          <w:b w:val="0"/>
        </w:rPr>
        <w:t xml:space="preserve"> 64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54190E" w:rsidP="00232C8F">
            <w:r>
              <w:t>Водитель автомобиля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54190E" w:rsidP="00232C8F">
            <w:r>
              <w:t>11442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54190E" w:rsidRPr="0054190E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54190E" w:rsidRPr="0054190E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54190E" w:rsidRPr="0054190E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54190E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54190E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54190E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54190E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54190E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54190E" w:rsidP="00F355BD">
            <w:pPr>
              <w:jc w:val="center"/>
            </w:pPr>
            <w:r>
              <w:t>079-787-375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54190E" w:rsidRPr="0054190E">
        <w:rPr>
          <w:rStyle w:val="aa"/>
        </w:rPr>
        <w:t xml:space="preserve"> автомобиль Toyota Camry рег. знак №С551ЕО 07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54190E" w:rsidRPr="0054190E">
        <w:rPr>
          <w:rStyle w:val="aa"/>
        </w:rPr>
        <w:t xml:space="preserve"> бензин, смазочные материалы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D547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D547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D547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9E7C61" w:rsidRDefault="009E7C61" w:rsidP="00481C22">
      <w:pPr>
        <w:rPr>
          <w:b/>
        </w:rPr>
      </w:pPr>
    </w:p>
    <w:p w:rsidR="00481C22" w:rsidRPr="00F953F0" w:rsidRDefault="00481C22" w:rsidP="00481C22">
      <w:r w:rsidRPr="00F953F0">
        <w:rPr>
          <w:b/>
        </w:rPr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54190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27.3.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54190E" w:rsidRPr="0054190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</w:t>
      </w:r>
      <w:r w:rsidR="0054190E" w:rsidRPr="0054190E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54190E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54190E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5419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54190E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54190E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5419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54190E" w:rsidRPr="0054190E" w:rsidTr="005419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</w:tr>
      <w:tr w:rsidR="0054190E" w:rsidRPr="0054190E" w:rsidTr="005419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(дата)</w:t>
            </w:r>
          </w:p>
        </w:tc>
      </w:tr>
      <w:tr w:rsidR="0054190E" w:rsidRPr="0054190E" w:rsidTr="005419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</w:tr>
      <w:tr w:rsidR="0054190E" w:rsidRPr="0054190E" w:rsidTr="005419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(дата)</w:t>
            </w:r>
          </w:p>
        </w:tc>
      </w:tr>
      <w:tr w:rsidR="0054190E" w:rsidRPr="0054190E" w:rsidTr="0054190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90E" w:rsidRPr="0054190E" w:rsidRDefault="0054190E" w:rsidP="004E51DC">
            <w:pPr>
              <w:pStyle w:val="a8"/>
            </w:pPr>
          </w:p>
        </w:tc>
      </w:tr>
      <w:tr w:rsidR="0054190E" w:rsidRPr="0054190E" w:rsidTr="0054190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4190E" w:rsidRPr="0054190E" w:rsidRDefault="0054190E" w:rsidP="004E51DC">
            <w:pPr>
              <w:pStyle w:val="a8"/>
              <w:rPr>
                <w:vertAlign w:val="superscript"/>
              </w:rPr>
            </w:pPr>
            <w:r w:rsidRPr="0054190E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54190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54190E" w:rsidP="004E51DC">
            <w:pPr>
              <w:pStyle w:val="a8"/>
            </w:pPr>
            <w:r>
              <w:t>Пак В.А.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54190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9E7C61">
      <w:footerReference w:type="default" r:id="rId7"/>
      <w:pgSz w:w="11906" w:h="16838"/>
      <w:pgMar w:top="851" w:right="851" w:bottom="851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5419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64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D54738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D54738" w:rsidRPr="00D54738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14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4 "/>
    <w:docVar w:name="oborud" w:val=" автомобиль Toyota Camry рег. знак №С551ЕО 07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4CB0858D916143BE90F507AB780D5A91"/>
    <w:docVar w:name="rm_id" w:val="64"/>
    <w:docVar w:name="rm_name" w:val="                                          "/>
    <w:docVar w:name="rm_number" w:val=" 64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бензин, смазоч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94692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4190E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9E7C61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C02721"/>
    <w:rsid w:val="00C03F4A"/>
    <w:rsid w:val="00CE3307"/>
    <w:rsid w:val="00D54738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2016-08-24T08:16:00Z</dcterms:created>
  <dcterms:modified xsi:type="dcterms:W3CDTF">2016-08-24T08:37:00Z</dcterms:modified>
</cp:coreProperties>
</file>